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2C" w:rsidRPr="00EC50FC" w:rsidRDefault="00F63F2C" w:rsidP="00EC50FC">
      <w:pPr>
        <w:pStyle w:val="Caption"/>
        <w:keepNext/>
        <w:spacing w:before="0" w:after="0"/>
        <w:ind w:firstLine="708"/>
        <w:jc w:val="center"/>
        <w:rPr>
          <w:b w:val="0"/>
          <w:color w:val="000000"/>
          <w:sz w:val="24"/>
          <w:szCs w:val="24"/>
          <w:lang w:val="uk-UA" w:eastAsia="uk-UA"/>
        </w:rPr>
      </w:pPr>
      <w:r w:rsidRPr="00EC50FC">
        <w:rPr>
          <w:color w:val="000000"/>
          <w:sz w:val="24"/>
          <w:szCs w:val="24"/>
          <w:lang w:val="uk-UA" w:eastAsia="uk-UA"/>
        </w:rPr>
        <w:t xml:space="preserve">                         </w:t>
      </w:r>
      <w:r>
        <w:rPr>
          <w:color w:val="000000"/>
          <w:sz w:val="24"/>
          <w:szCs w:val="24"/>
          <w:lang w:val="uk-UA" w:eastAsia="uk-UA"/>
        </w:rPr>
        <w:t xml:space="preserve">                                              </w:t>
      </w:r>
      <w:r w:rsidRPr="00EC50FC">
        <w:rPr>
          <w:b w:val="0"/>
          <w:color w:val="000000"/>
          <w:sz w:val="24"/>
          <w:szCs w:val="24"/>
          <w:lang w:val="uk-UA" w:eastAsia="uk-UA"/>
        </w:rPr>
        <w:t>Додаток</w:t>
      </w:r>
    </w:p>
    <w:p w:rsidR="00F63F2C" w:rsidRPr="00EC50FC" w:rsidRDefault="00F63F2C" w:rsidP="00EC50FC">
      <w:pPr>
        <w:spacing w:after="0"/>
        <w:rPr>
          <w:rFonts w:ascii="Times New Roman" w:hAnsi="Times New Roman"/>
          <w:sz w:val="24"/>
          <w:szCs w:val="24"/>
          <w:lang w:eastAsia="uk-UA"/>
        </w:rPr>
      </w:pPr>
      <w:r w:rsidRPr="00EC50F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Pr="00EC50FC">
        <w:rPr>
          <w:rFonts w:ascii="Times New Roman" w:hAnsi="Times New Roman"/>
          <w:sz w:val="24"/>
          <w:szCs w:val="24"/>
          <w:lang w:eastAsia="uk-UA"/>
        </w:rPr>
        <w:t xml:space="preserve"> до рішення міської ради</w:t>
      </w:r>
    </w:p>
    <w:p w:rsidR="00F63F2C" w:rsidRPr="00EC50FC" w:rsidRDefault="00F63F2C" w:rsidP="00EC50FC">
      <w:pPr>
        <w:spacing w:after="0"/>
        <w:rPr>
          <w:rFonts w:ascii="Times New Roman" w:hAnsi="Times New Roman"/>
          <w:sz w:val="24"/>
          <w:szCs w:val="24"/>
          <w:lang w:eastAsia="uk-UA"/>
        </w:rPr>
      </w:pPr>
      <w:r w:rsidRPr="00EC50FC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uk-UA"/>
        </w:rPr>
        <w:t xml:space="preserve">    від _________ № ______</w:t>
      </w:r>
    </w:p>
    <w:p w:rsidR="00F63F2C" w:rsidRPr="00EC50FC" w:rsidRDefault="00F63F2C" w:rsidP="00EC50FC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</w:p>
    <w:p w:rsidR="00F63F2C" w:rsidRDefault="00F63F2C" w:rsidP="00137D83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  <w:r w:rsidRPr="00137D83">
        <w:rPr>
          <w:color w:val="000000"/>
          <w:sz w:val="24"/>
          <w:szCs w:val="24"/>
          <w:lang w:val="uk-UA" w:eastAsia="uk-UA"/>
        </w:rPr>
        <w:t>Перелік об’єктів комунального майна,</w:t>
      </w:r>
    </w:p>
    <w:p w:rsidR="00F63F2C" w:rsidRPr="00137D83" w:rsidRDefault="00F63F2C" w:rsidP="00137D83">
      <w:pPr>
        <w:pStyle w:val="Caption"/>
        <w:keepNext/>
        <w:spacing w:before="0" w:after="0"/>
        <w:ind w:firstLine="708"/>
        <w:jc w:val="center"/>
        <w:rPr>
          <w:color w:val="000000"/>
          <w:sz w:val="24"/>
          <w:szCs w:val="24"/>
          <w:lang w:val="uk-UA" w:eastAsia="uk-UA"/>
        </w:rPr>
      </w:pPr>
      <w:r w:rsidRPr="00137D83">
        <w:rPr>
          <w:color w:val="000000"/>
          <w:sz w:val="24"/>
          <w:szCs w:val="24"/>
          <w:lang w:val="uk-UA" w:eastAsia="uk-UA"/>
        </w:rPr>
        <w:t>що є власністю територіальної громади міста Житомира</w:t>
      </w:r>
    </w:p>
    <w:p w:rsidR="00F63F2C" w:rsidRPr="00EC50FC" w:rsidRDefault="00F63F2C" w:rsidP="00EC50FC">
      <w:pPr>
        <w:spacing w:after="0"/>
        <w:rPr>
          <w:rFonts w:ascii="Times New Roman" w:hAnsi="Times New Roman"/>
          <w:color w:val="000000"/>
          <w:sz w:val="24"/>
          <w:szCs w:val="24"/>
          <w:lang w:eastAsia="uk-UA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3"/>
        <w:gridCol w:w="2127"/>
        <w:gridCol w:w="2409"/>
        <w:gridCol w:w="995"/>
        <w:gridCol w:w="1136"/>
        <w:gridCol w:w="2267"/>
      </w:tblGrid>
      <w:tr w:rsidR="00F63F2C" w:rsidRPr="00DB7BB6" w:rsidTr="00EC50FC">
        <w:trPr>
          <w:trHeight w:val="330"/>
        </w:trPr>
        <w:tc>
          <w:tcPr>
            <w:tcW w:w="350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1107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Призначення об’єкта нерухомості</w:t>
            </w:r>
          </w:p>
        </w:tc>
        <w:tc>
          <w:tcPr>
            <w:tcW w:w="1254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518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Літера за планом</w:t>
            </w:r>
          </w:p>
        </w:tc>
        <w:tc>
          <w:tcPr>
            <w:tcW w:w="591" w:type="pct"/>
            <w:noWrap/>
          </w:tcPr>
          <w:p w:rsidR="00F63F2C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Площа</w:t>
            </w:r>
          </w:p>
          <w:p w:rsidR="00F63F2C" w:rsidRPr="002A4485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1180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Балансоутримувач</w:t>
            </w:r>
          </w:p>
        </w:tc>
      </w:tr>
      <w:tr w:rsidR="00F63F2C" w:rsidRPr="00DB7BB6" w:rsidTr="00EC50FC">
        <w:trPr>
          <w:trHeight w:val="330"/>
        </w:trPr>
        <w:tc>
          <w:tcPr>
            <w:tcW w:w="350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07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54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18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80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07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Нежитлові приміщення </w:t>
            </w:r>
          </w:p>
        </w:tc>
        <w:tc>
          <w:tcPr>
            <w:tcW w:w="1254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Покровська (Щорса),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518" w:type="pct"/>
          </w:tcPr>
          <w:p w:rsidR="00F63F2C" w:rsidRPr="003F09FA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F09FA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340,8</w:t>
            </w:r>
          </w:p>
        </w:tc>
        <w:tc>
          <w:tcPr>
            <w:tcW w:w="1180" w:type="pct"/>
          </w:tcPr>
          <w:p w:rsidR="00F63F2C" w:rsidRPr="008B60C7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 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F09FA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07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Покровська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Щорса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127</w:t>
            </w:r>
          </w:p>
        </w:tc>
        <w:tc>
          <w:tcPr>
            <w:tcW w:w="518" w:type="pct"/>
          </w:tcPr>
          <w:p w:rsidR="00F63F2C" w:rsidRPr="003F09FA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F09FA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202,4</w:t>
            </w:r>
          </w:p>
        </w:tc>
        <w:tc>
          <w:tcPr>
            <w:tcW w:w="1180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 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F09FA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07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F09FA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F09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Хлібна, 19</w:t>
            </w:r>
          </w:p>
        </w:tc>
        <w:tc>
          <w:tcPr>
            <w:tcW w:w="518" w:type="pct"/>
          </w:tcPr>
          <w:p w:rsidR="00F63F2C" w:rsidRPr="003F09FA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F09FA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 11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Бориса Тена, 15/14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63,7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Пушкінська, 8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379,7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0D223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Шевченка, 12в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119</w:t>
            </w:r>
          </w:p>
        </w:tc>
        <w:tc>
          <w:tcPr>
            <w:tcW w:w="1180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МКСЦ ЖМР</w:t>
            </w:r>
          </w:p>
        </w:tc>
      </w:tr>
      <w:tr w:rsidR="00F63F2C" w:rsidRPr="00DB7BB6" w:rsidTr="00EC50FC">
        <w:trPr>
          <w:trHeight w:val="96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риміщення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магазину 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Маяковського, 3/1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170,9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12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638,9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підвал, склад)</w:t>
            </w:r>
          </w:p>
          <w:p w:rsidR="00F63F2C" w:rsidRPr="00DB7BB6" w:rsidRDefault="00F63F2C" w:rsidP="00D44203">
            <w:pPr>
              <w:spacing w:after="0"/>
            </w:pP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майдан Короленка, 5 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639,5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Троянівська (Якіра), 14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20,6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33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31,1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33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17,9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47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84,1</w:t>
            </w:r>
          </w:p>
        </w:tc>
        <w:tc>
          <w:tcPr>
            <w:tcW w:w="1180" w:type="pct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</w:tbl>
    <w:p w:rsidR="00F63F2C" w:rsidRDefault="00F63F2C"/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2"/>
        <w:gridCol w:w="2127"/>
        <w:gridCol w:w="2409"/>
        <w:gridCol w:w="995"/>
        <w:gridCol w:w="1136"/>
        <w:gridCol w:w="2231"/>
        <w:gridCol w:w="37"/>
      </w:tblGrid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07" w:type="pct"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54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18" w:type="pct"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91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80" w:type="pct"/>
            <w:gridSpan w:val="2"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37,3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цоколь, І поверх)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171,4</w:t>
            </w:r>
          </w:p>
          <w:p w:rsidR="00F63F2C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(67,2 – цоколь,</w:t>
            </w:r>
          </w:p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104,6 - І поверх)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Короленка, 4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182,8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Київська, 7/4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85,5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33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1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79,5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риміщення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магазину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52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65,9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33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Чехова, 2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102,1</w:t>
            </w:r>
          </w:p>
        </w:tc>
        <w:tc>
          <w:tcPr>
            <w:tcW w:w="1180" w:type="pct"/>
            <w:gridSpan w:val="2"/>
          </w:tcPr>
          <w:p w:rsidR="00F63F2C" w:rsidRPr="00DB7BB6" w:rsidRDefault="00F63F2C" w:rsidP="00D44203">
            <w:pPr>
              <w:spacing w:after="0"/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EC50FC">
        <w:trPr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(півпідвал)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Соборний, 2/2</w:t>
            </w:r>
          </w:p>
        </w:tc>
        <w:tc>
          <w:tcPr>
            <w:tcW w:w="518" w:type="pct"/>
            <w:noWrap/>
          </w:tcPr>
          <w:p w:rsidR="00F63F2C" w:rsidRPr="00DB7BB6" w:rsidRDefault="00F63F2C" w:rsidP="00D44203">
            <w:pPr>
              <w:spacing w:after="0"/>
              <w:jc w:val="center"/>
            </w:pPr>
            <w:r w:rsidRPr="0022347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1180" w:type="pct"/>
            <w:gridSpan w:val="2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CC74B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(півпідвал)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майдан Соборний, 2/2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93,7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(магазин)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Перемоги, 51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53,4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96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20/10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33,9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960"/>
        </w:trPr>
        <w:tc>
          <w:tcPr>
            <w:tcW w:w="350" w:type="pct"/>
          </w:tcPr>
          <w:p w:rsidR="00F63F2C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(склад)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20/10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B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37,4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(майстерня)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Короленка, 50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B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136,7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ВЖРЕП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8 Березня, 5а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152,6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137D8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137D83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8 Березня, 5а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73,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07" w:type="pct"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54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18" w:type="pct"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91" w:type="pct"/>
          </w:tcPr>
          <w:p w:rsidR="00F63F2C" w:rsidRPr="00137D83" w:rsidRDefault="00F63F2C" w:rsidP="00137D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61" w:type="pct"/>
            <w:noWrap/>
          </w:tcPr>
          <w:p w:rsidR="00F63F2C" w:rsidRPr="00137D83" w:rsidRDefault="00F63F2C" w:rsidP="00137D8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 w:rsidRPr="00137D83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8 Березня, 5а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73,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960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Старовільська, 14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39,4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D442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35,8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провулок Вацківський, 9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28,4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645"/>
        </w:trPr>
        <w:tc>
          <w:tcPr>
            <w:tcW w:w="350" w:type="pct"/>
          </w:tcPr>
          <w:p w:rsidR="00F63F2C" w:rsidRPr="00350534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107" w:type="pct"/>
          </w:tcPr>
          <w:p w:rsidR="00F63F2C" w:rsidRPr="0089100F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Князів Острозьких, 45а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51,3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315"/>
        </w:trPr>
        <w:tc>
          <w:tcPr>
            <w:tcW w:w="350" w:type="pct"/>
            <w:noWrap/>
          </w:tcPr>
          <w:p w:rsidR="00F63F2C" w:rsidRPr="00350534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  <w:noWrap/>
          </w:tcPr>
          <w:p w:rsidR="00F63F2C" w:rsidRPr="00350534" w:rsidRDefault="00F63F2C" w:rsidP="00D442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Корольова, 48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95,7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315"/>
        </w:trPr>
        <w:tc>
          <w:tcPr>
            <w:tcW w:w="350" w:type="pct"/>
            <w:noWrap/>
          </w:tcPr>
          <w:p w:rsidR="00F63F2C" w:rsidRPr="00350534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2469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DB7BB6" w:rsidRDefault="00F63F2C" w:rsidP="00D442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(підвал)</w:t>
            </w:r>
          </w:p>
        </w:tc>
        <w:tc>
          <w:tcPr>
            <w:tcW w:w="1254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вул. </w:t>
            </w: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Космонавтів, 32</w:t>
            </w:r>
          </w:p>
        </w:tc>
        <w:tc>
          <w:tcPr>
            <w:tcW w:w="518" w:type="pct"/>
          </w:tcPr>
          <w:p w:rsidR="00F63F2C" w:rsidRPr="00DB7BB6" w:rsidRDefault="00F63F2C" w:rsidP="00D44203">
            <w:pPr>
              <w:spacing w:after="0"/>
              <w:jc w:val="center"/>
            </w:pPr>
            <w:r w:rsidRPr="000B77E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5053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253,2</w:t>
            </w:r>
          </w:p>
        </w:tc>
        <w:tc>
          <w:tcPr>
            <w:tcW w:w="1161" w:type="pct"/>
            <w:noWrap/>
          </w:tcPr>
          <w:p w:rsidR="00F63F2C" w:rsidRPr="00DB7BB6" w:rsidRDefault="00F63F2C" w:rsidP="00D44203">
            <w:pPr>
              <w:spacing w:after="0"/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  <w:r w:rsidRPr="00721FE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315"/>
        </w:trPr>
        <w:tc>
          <w:tcPr>
            <w:tcW w:w="350" w:type="pct"/>
            <w:noWrap/>
          </w:tcPr>
          <w:p w:rsidR="00F63F2C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107" w:type="pct"/>
          </w:tcPr>
          <w:p w:rsidR="00F63F2C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D606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  <w:p w:rsidR="00F63F2C" w:rsidRPr="00C24695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 цоколь)</w:t>
            </w:r>
          </w:p>
        </w:tc>
        <w:tc>
          <w:tcPr>
            <w:tcW w:w="1254" w:type="pct"/>
            <w:noWrap/>
          </w:tcPr>
          <w:p w:rsidR="00F63F2C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Басейна, 6</w:t>
            </w:r>
          </w:p>
        </w:tc>
        <w:tc>
          <w:tcPr>
            <w:tcW w:w="518" w:type="pct"/>
          </w:tcPr>
          <w:p w:rsidR="00F63F2C" w:rsidRPr="000B77E7" w:rsidRDefault="00F63F2C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62,8</w:t>
            </w:r>
          </w:p>
        </w:tc>
        <w:tc>
          <w:tcPr>
            <w:tcW w:w="1161" w:type="pct"/>
            <w:noWrap/>
          </w:tcPr>
          <w:p w:rsidR="00F63F2C" w:rsidRPr="001927FA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ВЖРЕП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13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315"/>
        </w:trPr>
        <w:tc>
          <w:tcPr>
            <w:tcW w:w="350" w:type="pct"/>
            <w:noWrap/>
          </w:tcPr>
          <w:p w:rsidR="00F63F2C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1106E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Нежитлові приміщення</w:t>
            </w:r>
          </w:p>
        </w:tc>
        <w:tc>
          <w:tcPr>
            <w:tcW w:w="1254" w:type="pct"/>
            <w:noWrap/>
          </w:tcPr>
          <w:p w:rsidR="00F63F2C" w:rsidRPr="00C24695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Гагаріна, 47</w:t>
            </w:r>
          </w:p>
        </w:tc>
        <w:tc>
          <w:tcPr>
            <w:tcW w:w="518" w:type="pct"/>
          </w:tcPr>
          <w:p w:rsidR="00F63F2C" w:rsidRPr="000B77E7" w:rsidRDefault="00F63F2C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61" w:type="pct"/>
            <w:noWrap/>
          </w:tcPr>
          <w:p w:rsidR="00F63F2C" w:rsidRPr="001927FA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Гагарінське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  <w:tr w:rsidR="00F63F2C" w:rsidRPr="00DB7BB6" w:rsidTr="00D44203">
        <w:trPr>
          <w:gridAfter w:val="1"/>
          <w:wAfter w:w="19" w:type="pct"/>
          <w:trHeight w:val="315"/>
        </w:trPr>
        <w:tc>
          <w:tcPr>
            <w:tcW w:w="350" w:type="pct"/>
            <w:noWrap/>
          </w:tcPr>
          <w:p w:rsidR="00F63F2C" w:rsidRDefault="00F63F2C" w:rsidP="00137D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07" w:type="pct"/>
          </w:tcPr>
          <w:p w:rsidR="00F63F2C" w:rsidRPr="00DB7BB6" w:rsidRDefault="00F63F2C" w:rsidP="00D44203">
            <w:pPr>
              <w:spacing w:after="0"/>
            </w:pPr>
            <w:r w:rsidRPr="0039365B">
              <w:rPr>
                <w:rFonts w:ascii="Times New Roman" w:hAnsi="Times New Roman"/>
                <w:color w:val="262626"/>
                <w:sz w:val="24"/>
                <w:szCs w:val="24"/>
                <w:lang w:eastAsia="uk-UA"/>
              </w:rPr>
              <w:t xml:space="preserve">Нежитлова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будівля</w:t>
            </w:r>
          </w:p>
        </w:tc>
        <w:tc>
          <w:tcPr>
            <w:tcW w:w="1254" w:type="pct"/>
            <w:noWrap/>
          </w:tcPr>
          <w:p w:rsidR="00F63F2C" w:rsidRPr="00C24695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вул. Гагаріна, 53</w:t>
            </w:r>
          </w:p>
        </w:tc>
        <w:tc>
          <w:tcPr>
            <w:tcW w:w="518" w:type="pct"/>
          </w:tcPr>
          <w:p w:rsidR="00F63F2C" w:rsidRPr="000B77E7" w:rsidRDefault="00F63F2C" w:rsidP="00D4420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591" w:type="pct"/>
            <w:noWrap/>
          </w:tcPr>
          <w:p w:rsidR="00F63F2C" w:rsidRPr="00350534" w:rsidRDefault="00F63F2C" w:rsidP="00D442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1274,7</w:t>
            </w:r>
          </w:p>
        </w:tc>
        <w:tc>
          <w:tcPr>
            <w:tcW w:w="1161" w:type="pct"/>
            <w:noWrap/>
          </w:tcPr>
          <w:p w:rsidR="00F63F2C" w:rsidRPr="001927FA" w:rsidRDefault="00F63F2C" w:rsidP="00D442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КП 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Гагарінське</w:t>
            </w:r>
            <w:r w:rsidRPr="0089100F"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1927F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ЖМР</w:t>
            </w:r>
          </w:p>
        </w:tc>
      </w:tr>
    </w:tbl>
    <w:p w:rsidR="00F63F2C" w:rsidRDefault="00F63F2C"/>
    <w:p w:rsidR="00F63F2C" w:rsidRDefault="00F63F2C"/>
    <w:p w:rsidR="00F63F2C" w:rsidRDefault="00F63F2C"/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  <w:r w:rsidRPr="00F368FA"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368FA">
        <w:rPr>
          <w:rFonts w:ascii="Times New Roman" w:hAnsi="Times New Roman"/>
          <w:sz w:val="28"/>
          <w:szCs w:val="28"/>
        </w:rPr>
        <w:t>Н.М. Чиж</w:t>
      </w:r>
    </w:p>
    <w:p w:rsidR="00F63F2C" w:rsidRDefault="00F63F2C" w:rsidP="00A82105">
      <w:pPr>
        <w:spacing w:after="0"/>
        <w:rPr>
          <w:rFonts w:ascii="Times New Roman" w:hAnsi="Times New Roman"/>
          <w:sz w:val="28"/>
          <w:szCs w:val="28"/>
        </w:rPr>
      </w:pPr>
    </w:p>
    <w:p w:rsidR="00F63F2C" w:rsidRDefault="00F63F2C" w:rsidP="00A821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A82105">
        <w:rPr>
          <w:rFonts w:ascii="Times New Roman" w:hAnsi="Times New Roman"/>
          <w:sz w:val="28"/>
          <w:szCs w:val="28"/>
        </w:rPr>
        <w:t xml:space="preserve">  відділу  по управлінню </w:t>
      </w:r>
    </w:p>
    <w:p w:rsidR="00F63F2C" w:rsidRDefault="00F63F2C" w:rsidP="00A821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A8210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105">
        <w:rPr>
          <w:rFonts w:ascii="Times New Roman" w:hAnsi="Times New Roman"/>
          <w:sz w:val="28"/>
          <w:szCs w:val="28"/>
        </w:rPr>
        <w:t>приватизації комунального майна</w:t>
      </w:r>
    </w:p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  <w:r w:rsidRPr="00A8210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О.Б. Кравчук</w:t>
      </w:r>
    </w:p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p w:rsidR="00F63F2C" w:rsidRDefault="00F63F2C" w:rsidP="00A82105">
      <w:pPr>
        <w:tabs>
          <w:tab w:val="left" w:pos="7655"/>
        </w:tabs>
        <w:spacing w:after="0"/>
        <w:rPr>
          <w:rFonts w:ascii="Times New Roman" w:hAnsi="Times New Roman"/>
          <w:sz w:val="28"/>
          <w:szCs w:val="28"/>
        </w:rPr>
      </w:pPr>
    </w:p>
    <w:sectPr w:rsidR="00F63F2C" w:rsidSect="0056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0FC"/>
    <w:rsid w:val="00003BF2"/>
    <w:rsid w:val="00044FBF"/>
    <w:rsid w:val="00050786"/>
    <w:rsid w:val="00075900"/>
    <w:rsid w:val="000771AD"/>
    <w:rsid w:val="000A6DDC"/>
    <w:rsid w:val="000B37E4"/>
    <w:rsid w:val="000B6911"/>
    <w:rsid w:val="000B77E7"/>
    <w:rsid w:val="000D2231"/>
    <w:rsid w:val="001106E1"/>
    <w:rsid w:val="00114DD3"/>
    <w:rsid w:val="00115D86"/>
    <w:rsid w:val="00133827"/>
    <w:rsid w:val="00137D83"/>
    <w:rsid w:val="001927FA"/>
    <w:rsid w:val="0019550C"/>
    <w:rsid w:val="001B2AA1"/>
    <w:rsid w:val="001D4D7B"/>
    <w:rsid w:val="001D6F57"/>
    <w:rsid w:val="001D7CF2"/>
    <w:rsid w:val="001E3059"/>
    <w:rsid w:val="00201F64"/>
    <w:rsid w:val="00201F9C"/>
    <w:rsid w:val="002129C2"/>
    <w:rsid w:val="0022347B"/>
    <w:rsid w:val="00240242"/>
    <w:rsid w:val="00255EEC"/>
    <w:rsid w:val="0026071E"/>
    <w:rsid w:val="002723B2"/>
    <w:rsid w:val="002A4485"/>
    <w:rsid w:val="002E49A5"/>
    <w:rsid w:val="002F21AC"/>
    <w:rsid w:val="002F254C"/>
    <w:rsid w:val="003448C2"/>
    <w:rsid w:val="003450E6"/>
    <w:rsid w:val="00350534"/>
    <w:rsid w:val="00380DAA"/>
    <w:rsid w:val="00387345"/>
    <w:rsid w:val="00387F72"/>
    <w:rsid w:val="0039365B"/>
    <w:rsid w:val="00394D46"/>
    <w:rsid w:val="0039503B"/>
    <w:rsid w:val="003A3082"/>
    <w:rsid w:val="003B7995"/>
    <w:rsid w:val="003C1BCD"/>
    <w:rsid w:val="003D0997"/>
    <w:rsid w:val="003E51C2"/>
    <w:rsid w:val="003F09FA"/>
    <w:rsid w:val="003F1F01"/>
    <w:rsid w:val="00432AFF"/>
    <w:rsid w:val="004419AC"/>
    <w:rsid w:val="00446CD6"/>
    <w:rsid w:val="00457222"/>
    <w:rsid w:val="004E7676"/>
    <w:rsid w:val="004F35DC"/>
    <w:rsid w:val="004F62FB"/>
    <w:rsid w:val="0053595F"/>
    <w:rsid w:val="005422F7"/>
    <w:rsid w:val="00550189"/>
    <w:rsid w:val="00551FF5"/>
    <w:rsid w:val="00567017"/>
    <w:rsid w:val="00587C01"/>
    <w:rsid w:val="00590FC2"/>
    <w:rsid w:val="005E35AF"/>
    <w:rsid w:val="005E66FE"/>
    <w:rsid w:val="00604FB8"/>
    <w:rsid w:val="006059D4"/>
    <w:rsid w:val="00610B9D"/>
    <w:rsid w:val="0061619B"/>
    <w:rsid w:val="006300B4"/>
    <w:rsid w:val="00631764"/>
    <w:rsid w:val="00645107"/>
    <w:rsid w:val="00645826"/>
    <w:rsid w:val="006744E9"/>
    <w:rsid w:val="006B6A26"/>
    <w:rsid w:val="006C091E"/>
    <w:rsid w:val="006C3DB1"/>
    <w:rsid w:val="00721FE9"/>
    <w:rsid w:val="0072502F"/>
    <w:rsid w:val="00735114"/>
    <w:rsid w:val="00751984"/>
    <w:rsid w:val="0078360A"/>
    <w:rsid w:val="007A0207"/>
    <w:rsid w:val="007B19CF"/>
    <w:rsid w:val="007E7890"/>
    <w:rsid w:val="00814CD1"/>
    <w:rsid w:val="00821859"/>
    <w:rsid w:val="0083072B"/>
    <w:rsid w:val="00861AE6"/>
    <w:rsid w:val="0089100F"/>
    <w:rsid w:val="008A58AB"/>
    <w:rsid w:val="008B273E"/>
    <w:rsid w:val="008B2872"/>
    <w:rsid w:val="008B60C7"/>
    <w:rsid w:val="008C6BFF"/>
    <w:rsid w:val="008D606B"/>
    <w:rsid w:val="009048C1"/>
    <w:rsid w:val="00941501"/>
    <w:rsid w:val="0094706E"/>
    <w:rsid w:val="009708D0"/>
    <w:rsid w:val="009A6839"/>
    <w:rsid w:val="009C6459"/>
    <w:rsid w:val="009E6691"/>
    <w:rsid w:val="00A01C5D"/>
    <w:rsid w:val="00A11D89"/>
    <w:rsid w:val="00A30645"/>
    <w:rsid w:val="00A65600"/>
    <w:rsid w:val="00A700B9"/>
    <w:rsid w:val="00A82105"/>
    <w:rsid w:val="00A922D2"/>
    <w:rsid w:val="00AD3A85"/>
    <w:rsid w:val="00AE06C7"/>
    <w:rsid w:val="00AE4C48"/>
    <w:rsid w:val="00AF272A"/>
    <w:rsid w:val="00B04445"/>
    <w:rsid w:val="00B23DB8"/>
    <w:rsid w:val="00B37D0E"/>
    <w:rsid w:val="00BC07D6"/>
    <w:rsid w:val="00BF7C18"/>
    <w:rsid w:val="00C2199A"/>
    <w:rsid w:val="00C24695"/>
    <w:rsid w:val="00C37B92"/>
    <w:rsid w:val="00C50B54"/>
    <w:rsid w:val="00C56DFF"/>
    <w:rsid w:val="00C73862"/>
    <w:rsid w:val="00CC48A5"/>
    <w:rsid w:val="00CC74BB"/>
    <w:rsid w:val="00CE4473"/>
    <w:rsid w:val="00D051E1"/>
    <w:rsid w:val="00D15198"/>
    <w:rsid w:val="00D44203"/>
    <w:rsid w:val="00D56B18"/>
    <w:rsid w:val="00D713EF"/>
    <w:rsid w:val="00DB574D"/>
    <w:rsid w:val="00DB7BB6"/>
    <w:rsid w:val="00DD2B7E"/>
    <w:rsid w:val="00E35A38"/>
    <w:rsid w:val="00E61EB1"/>
    <w:rsid w:val="00E82474"/>
    <w:rsid w:val="00EC50FC"/>
    <w:rsid w:val="00EF04EE"/>
    <w:rsid w:val="00EF5ED3"/>
    <w:rsid w:val="00F1448A"/>
    <w:rsid w:val="00F35D75"/>
    <w:rsid w:val="00F368FA"/>
    <w:rsid w:val="00F50EFE"/>
    <w:rsid w:val="00F563CF"/>
    <w:rsid w:val="00F57A47"/>
    <w:rsid w:val="00F615A9"/>
    <w:rsid w:val="00F635F5"/>
    <w:rsid w:val="00F63F2C"/>
    <w:rsid w:val="00F646FB"/>
    <w:rsid w:val="00F9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0FC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EC50FC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3</Pages>
  <Words>585</Words>
  <Characters>3338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2016-06-24T08:32:00Z</cp:lastPrinted>
  <dcterms:created xsi:type="dcterms:W3CDTF">2016-06-24T07:39:00Z</dcterms:created>
  <dcterms:modified xsi:type="dcterms:W3CDTF">2016-07-05T12:48:00Z</dcterms:modified>
</cp:coreProperties>
</file>